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5D117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07143/005-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5D1177" w:rsidRPr="005D117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5D1177" w:rsidRPr="005D1177">
          <w:rPr>
            <w:rStyle w:val="aa"/>
          </w:rPr>
          <w:t>440052, г. Пенза, ул. Ново-Тамбовская, д.9;</w:t>
        </w:r>
        <w:r w:rsidR="005D1177" w:rsidRPr="005D1177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5D1177" w:rsidRPr="005D1177">
          <w:rPr>
            <w:rStyle w:val="aa"/>
          </w:rPr>
          <w:t xml:space="preserve"> 1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5D1177" w:rsidRPr="005D1177">
          <w:rPr>
            <w:u w:val="single"/>
          </w:rPr>
          <w:t xml:space="preserve"> 07143/005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5D1177" w:rsidRPr="005D1177">
          <w:rPr>
            <w:rStyle w:val="aa"/>
          </w:rPr>
          <w:t xml:space="preserve"> Медицинская </w:t>
        </w:r>
        <w:r w:rsidR="005D1177" w:rsidRPr="005D1177">
          <w:rPr>
            <w:u w:val="single"/>
          </w:rPr>
          <w:t xml:space="preserve">сестра процедурной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5D1177" w:rsidRPr="005D1177">
          <w:rPr>
            <w:rStyle w:val="aa"/>
          </w:rPr>
          <w:t xml:space="preserve"> 24275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5D1177" w:rsidRPr="005D117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4739C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739C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739C3" w:rsidP="005859B9">
      <w:fldSimple w:instr=" DOCVARIABLE operac \* MERGEFORMAT ">
        <w:r w:rsidR="005D1177" w:rsidRPr="005D1177">
          <w:t xml:space="preserve">  Выполняет  профилактические  и лечебно-диагностические процедуры, назначенные врачом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5D117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07143/005-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739C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739C3" w:rsidRPr="00310C71">
            <w:rPr>
              <w:rStyle w:val="ad"/>
              <w:sz w:val="20"/>
              <w:szCs w:val="20"/>
            </w:rPr>
            <w:fldChar w:fldCharType="separate"/>
          </w:r>
          <w:r w:rsidR="005D1177">
            <w:rPr>
              <w:rStyle w:val="ad"/>
              <w:noProof/>
              <w:sz w:val="20"/>
              <w:szCs w:val="20"/>
            </w:rPr>
            <w:t>1</w:t>
          </w:r>
          <w:r w:rsidR="004739C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D1177" w:rsidRPr="005D1177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1 фтизиатрическое отделение"/>
    <w:docVar w:name="class" w:val=" 2 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74B67CCA93284126810C98DA42E0AB38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5- ТЖ "/>
    <w:docVar w:name="num_form" w:val="2"/>
    <w:docVar w:name="oborud" w:val=" Медицинский инструментарий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7ADFA81D1D14ACBAD32AEE21B44EB60"/>
    <w:docVar w:name="rm_id" w:val="170"/>
    <w:docVar w:name="rm_name" w:val=" Медицинская сестра процедурной "/>
    <w:docVar w:name="rm_number" w:val=" 07143/005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D4256"/>
    <w:rsid w:val="000E4F42"/>
    <w:rsid w:val="000E6B88"/>
    <w:rsid w:val="000F756D"/>
    <w:rsid w:val="001018F1"/>
    <w:rsid w:val="00110025"/>
    <w:rsid w:val="001239A2"/>
    <w:rsid w:val="001429B1"/>
    <w:rsid w:val="00153158"/>
    <w:rsid w:val="001607C8"/>
    <w:rsid w:val="00172F33"/>
    <w:rsid w:val="001B15A6"/>
    <w:rsid w:val="001E770F"/>
    <w:rsid w:val="001F4D8D"/>
    <w:rsid w:val="002118B1"/>
    <w:rsid w:val="00234932"/>
    <w:rsid w:val="002A1163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739C3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5D1177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3F34"/>
    <w:rsid w:val="0090588D"/>
    <w:rsid w:val="0092778A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D08A6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2016-10-17T08:26:00Z</dcterms:created>
  <dcterms:modified xsi:type="dcterms:W3CDTF">2016-10-18T09:17:00Z</dcterms:modified>
</cp:coreProperties>
</file>